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CEBE9" w14:textId="77777777" w:rsidR="008A532B" w:rsidRPr="005C2365" w:rsidRDefault="008A532B" w:rsidP="00974225">
      <w:pPr>
        <w:rPr>
          <w:rFonts w:ascii="Arial" w:hAnsi="Arial" w:cs="Arial"/>
          <w:sz w:val="24"/>
          <w:szCs w:val="24"/>
        </w:rPr>
      </w:pPr>
    </w:p>
    <w:p w14:paraId="27A2ECB6" w14:textId="69EDBFDC" w:rsidR="007F0618" w:rsidRPr="00A74E59" w:rsidRDefault="0049778A" w:rsidP="004F5E7E">
      <w:pPr>
        <w:spacing w:before="100" w:after="10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4</w:t>
      </w:r>
      <w:bookmarkStart w:id="0" w:name="_GoBack"/>
      <w:bookmarkEnd w:id="0"/>
    </w:p>
    <w:p w14:paraId="305FDC42" w14:textId="77777777" w:rsidR="007F0618" w:rsidRPr="00A74E59" w:rsidRDefault="007F0618" w:rsidP="007F0618">
      <w:pPr>
        <w:jc w:val="center"/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 xml:space="preserve">Gwarancja </w:t>
      </w:r>
      <w:r w:rsidRPr="00A74E59">
        <w:rPr>
          <w:rFonts w:ascii="Arial" w:hAnsi="Arial" w:cs="Arial"/>
          <w:b/>
          <w:sz w:val="24"/>
          <w:szCs w:val="24"/>
        </w:rPr>
        <w:br/>
        <w:t>należytego wykonania umowy i usunięcia wad lub usterek</w:t>
      </w:r>
    </w:p>
    <w:p w14:paraId="6891AE29" w14:textId="77777777" w:rsidR="007F0618" w:rsidRPr="00A74E59" w:rsidRDefault="007F0618" w:rsidP="007F0618">
      <w:pPr>
        <w:jc w:val="center"/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 xml:space="preserve">Nr </w:t>
      </w:r>
      <w:r w:rsidR="006C1B4A" w:rsidRPr="00A74E59">
        <w:rPr>
          <w:rFonts w:ascii="Arial" w:hAnsi="Arial" w:cs="Arial"/>
          <w:b/>
          <w:sz w:val="24"/>
          <w:szCs w:val="24"/>
        </w:rPr>
        <w:t>…………..</w:t>
      </w:r>
      <w:r w:rsidRPr="00A74E59">
        <w:rPr>
          <w:rFonts w:ascii="Arial" w:hAnsi="Arial" w:cs="Arial"/>
          <w:b/>
          <w:sz w:val="24"/>
          <w:szCs w:val="24"/>
        </w:rPr>
        <w:t xml:space="preserve"> z dnia </w:t>
      </w:r>
      <w:r w:rsidR="006C1B4A" w:rsidRPr="00A74E59">
        <w:rPr>
          <w:rFonts w:ascii="Arial" w:hAnsi="Arial" w:cs="Arial"/>
          <w:b/>
          <w:sz w:val="24"/>
          <w:szCs w:val="24"/>
        </w:rPr>
        <w:t>………</w:t>
      </w:r>
    </w:p>
    <w:p w14:paraId="37D34119" w14:textId="77777777" w:rsidR="007F0618" w:rsidRPr="00A74E59" w:rsidRDefault="007F0618" w:rsidP="007F0618">
      <w:pPr>
        <w:rPr>
          <w:rFonts w:ascii="Arial" w:hAnsi="Arial" w:cs="Arial"/>
          <w:b/>
          <w:sz w:val="24"/>
          <w:szCs w:val="24"/>
        </w:rPr>
      </w:pPr>
    </w:p>
    <w:p w14:paraId="3E752CA1" w14:textId="77777777" w:rsidR="007F0618" w:rsidRPr="00A74E59" w:rsidRDefault="007F0618" w:rsidP="007F0618">
      <w:pPr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 xml:space="preserve">Do:   </w:t>
      </w:r>
    </w:p>
    <w:p w14:paraId="303E0072" w14:textId="77777777" w:rsidR="007F0618" w:rsidRPr="00A74E59" w:rsidRDefault="007F0618" w:rsidP="007F0618">
      <w:pPr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 xml:space="preserve">AQUANET S.A., </w:t>
      </w:r>
    </w:p>
    <w:p w14:paraId="55A3D4BA" w14:textId="77777777" w:rsidR="007F0618" w:rsidRPr="00A74E59" w:rsidRDefault="007F0618" w:rsidP="007F0618">
      <w:pPr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>61-492 Poznań, ul. Dolna Wilda 126</w:t>
      </w:r>
    </w:p>
    <w:p w14:paraId="0924D012" w14:textId="77777777" w:rsidR="007F0618" w:rsidRPr="00A74E59" w:rsidRDefault="007F0618" w:rsidP="007F0618">
      <w:pPr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>zwana dalej „Zamawiającym”</w:t>
      </w:r>
    </w:p>
    <w:p w14:paraId="644EF69D" w14:textId="77777777" w:rsidR="007F0618" w:rsidRPr="00A74E59" w:rsidRDefault="007F0618" w:rsidP="007F0618">
      <w:pPr>
        <w:rPr>
          <w:rFonts w:ascii="Arial" w:hAnsi="Arial" w:cs="Arial"/>
          <w:b/>
          <w:sz w:val="24"/>
          <w:szCs w:val="24"/>
        </w:rPr>
      </w:pPr>
    </w:p>
    <w:p w14:paraId="4457C817" w14:textId="77777777" w:rsidR="007F0618" w:rsidRPr="00A74E59" w:rsidRDefault="007F0618" w:rsidP="007F0618">
      <w:pPr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>Dotyczy umowy :</w:t>
      </w:r>
    </w:p>
    <w:p w14:paraId="0C963EC6" w14:textId="77777777" w:rsidR="003E4C81" w:rsidRDefault="003E4C81" w:rsidP="007F0618">
      <w:pPr>
        <w:rPr>
          <w:rFonts w:ascii="Arial" w:hAnsi="Arial" w:cs="Arial"/>
          <w:b/>
          <w:sz w:val="24"/>
          <w:szCs w:val="24"/>
        </w:rPr>
      </w:pPr>
    </w:p>
    <w:p w14:paraId="0B99AB4E" w14:textId="77777777" w:rsidR="007F0618" w:rsidRPr="00A74E59" w:rsidRDefault="007F0618" w:rsidP="007F0618">
      <w:pPr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>zwanej dalej „Umową”</w:t>
      </w:r>
    </w:p>
    <w:p w14:paraId="214D7EEB" w14:textId="77777777" w:rsidR="007F0618" w:rsidRPr="00B6499B" w:rsidRDefault="007F0618" w:rsidP="007F0618">
      <w:pPr>
        <w:rPr>
          <w:rFonts w:ascii="Arial" w:hAnsi="Arial" w:cs="Arial"/>
          <w:sz w:val="24"/>
          <w:szCs w:val="24"/>
        </w:rPr>
      </w:pPr>
    </w:p>
    <w:p w14:paraId="350ABDF6" w14:textId="77777777" w:rsidR="007F0618" w:rsidRPr="00A74E59" w:rsidRDefault="007F0618" w:rsidP="00A74E59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B6499B">
        <w:rPr>
          <w:rFonts w:ascii="Arial" w:hAnsi="Arial" w:cs="Arial"/>
          <w:sz w:val="24"/>
          <w:szCs w:val="24"/>
        </w:rPr>
        <w:t xml:space="preserve">My, niżej podpisani </w:t>
      </w:r>
      <w:r w:rsidR="005869A4" w:rsidRPr="00B6499B">
        <w:rPr>
          <w:rFonts w:ascii="Arial" w:hAnsi="Arial" w:cs="Arial"/>
          <w:sz w:val="24"/>
          <w:szCs w:val="24"/>
        </w:rPr>
        <w:t>……………………………………</w:t>
      </w:r>
      <w:r w:rsidRPr="00B6499B">
        <w:rPr>
          <w:rFonts w:ascii="Arial" w:hAnsi="Arial" w:cs="Arial"/>
          <w:sz w:val="24"/>
          <w:szCs w:val="24"/>
        </w:rPr>
        <w:t xml:space="preserve"> z siedzibą w </w:t>
      </w:r>
      <w:r w:rsidR="005869A4" w:rsidRPr="00B6499B">
        <w:rPr>
          <w:rFonts w:ascii="Arial" w:hAnsi="Arial" w:cs="Arial"/>
          <w:sz w:val="24"/>
          <w:szCs w:val="24"/>
        </w:rPr>
        <w:t>………….</w:t>
      </w:r>
      <w:r w:rsidRPr="00B6499B">
        <w:rPr>
          <w:rFonts w:ascii="Arial" w:hAnsi="Arial" w:cs="Arial"/>
          <w:sz w:val="24"/>
          <w:szCs w:val="24"/>
        </w:rPr>
        <w:t xml:space="preserve">, przy </w:t>
      </w:r>
      <w:r w:rsidR="005869A4" w:rsidRPr="00B6499B">
        <w:rPr>
          <w:rFonts w:ascii="Arial" w:hAnsi="Arial" w:cs="Arial"/>
          <w:sz w:val="24"/>
          <w:szCs w:val="24"/>
        </w:rPr>
        <w:t>…………………………….</w:t>
      </w:r>
      <w:r w:rsidRPr="005C2365">
        <w:rPr>
          <w:rFonts w:ascii="Arial" w:hAnsi="Arial" w:cs="Arial"/>
          <w:sz w:val="24"/>
          <w:szCs w:val="24"/>
        </w:rPr>
        <w:t xml:space="preserve">, wpisana do rejestru przedsiębiorców Krajowego Rejestru Sądowego, prowadzonego przez Sąd Rejonowy </w:t>
      </w:r>
      <w:r w:rsidR="005869A4" w:rsidRPr="005C2365">
        <w:rPr>
          <w:rFonts w:ascii="Arial" w:hAnsi="Arial" w:cs="Arial"/>
          <w:sz w:val="24"/>
          <w:szCs w:val="24"/>
        </w:rPr>
        <w:t>………………………….</w:t>
      </w:r>
      <w:r w:rsidRPr="005C2365">
        <w:rPr>
          <w:rFonts w:ascii="Arial" w:hAnsi="Arial" w:cs="Arial"/>
          <w:sz w:val="24"/>
          <w:szCs w:val="24"/>
        </w:rPr>
        <w:t xml:space="preserve">, </w:t>
      </w:r>
      <w:r w:rsidR="005869A4" w:rsidRPr="005C2365">
        <w:rPr>
          <w:rFonts w:ascii="Arial" w:hAnsi="Arial" w:cs="Arial"/>
          <w:sz w:val="24"/>
          <w:szCs w:val="24"/>
        </w:rPr>
        <w:t xml:space="preserve">……….. </w:t>
      </w:r>
      <w:r w:rsidRPr="005C2365">
        <w:rPr>
          <w:rFonts w:ascii="Arial" w:hAnsi="Arial" w:cs="Arial"/>
          <w:sz w:val="24"/>
          <w:szCs w:val="24"/>
        </w:rPr>
        <w:t>Wydział Gospodarczy Krajowego Rejestru Sądowego, pod numerem KRS</w:t>
      </w:r>
      <w:r w:rsidR="001930BA" w:rsidRPr="00A74E59">
        <w:rPr>
          <w:rFonts w:ascii="Arial" w:hAnsi="Arial" w:cs="Arial"/>
          <w:sz w:val="24"/>
          <w:szCs w:val="24"/>
        </w:rPr>
        <w:t>:</w:t>
      </w:r>
      <w:r w:rsidRPr="00A74E59">
        <w:rPr>
          <w:rFonts w:ascii="Arial" w:hAnsi="Arial" w:cs="Arial"/>
          <w:sz w:val="24"/>
          <w:szCs w:val="24"/>
        </w:rPr>
        <w:t xml:space="preserve"> </w:t>
      </w:r>
      <w:r w:rsidR="005869A4" w:rsidRPr="00A74E59">
        <w:rPr>
          <w:rFonts w:ascii="Arial" w:hAnsi="Arial" w:cs="Arial"/>
          <w:sz w:val="24"/>
          <w:szCs w:val="24"/>
        </w:rPr>
        <w:t>…………………</w:t>
      </w:r>
      <w:r w:rsidRPr="00A74E59">
        <w:rPr>
          <w:rFonts w:ascii="Arial" w:hAnsi="Arial" w:cs="Arial"/>
          <w:sz w:val="24"/>
          <w:szCs w:val="24"/>
        </w:rPr>
        <w:t>; NIP</w:t>
      </w:r>
      <w:r w:rsidR="001930BA" w:rsidRPr="00A74E59">
        <w:rPr>
          <w:rFonts w:ascii="Arial" w:hAnsi="Arial" w:cs="Arial"/>
          <w:sz w:val="24"/>
          <w:szCs w:val="24"/>
        </w:rPr>
        <w:t>:</w:t>
      </w:r>
      <w:r w:rsidRPr="00A74E59">
        <w:rPr>
          <w:rFonts w:ascii="Arial" w:hAnsi="Arial" w:cs="Arial"/>
          <w:sz w:val="24"/>
          <w:szCs w:val="24"/>
        </w:rPr>
        <w:t xml:space="preserve"> </w:t>
      </w:r>
      <w:r w:rsidR="005869A4" w:rsidRPr="00A74E59">
        <w:rPr>
          <w:rFonts w:ascii="Arial" w:hAnsi="Arial" w:cs="Arial"/>
          <w:sz w:val="24"/>
          <w:szCs w:val="24"/>
        </w:rPr>
        <w:t>……………….</w:t>
      </w:r>
      <w:r w:rsidRPr="00A74E59">
        <w:rPr>
          <w:rFonts w:ascii="Arial" w:hAnsi="Arial" w:cs="Arial"/>
          <w:sz w:val="24"/>
          <w:szCs w:val="24"/>
        </w:rPr>
        <w:t xml:space="preserve">, o kapitale zakładowym </w:t>
      </w:r>
      <w:r w:rsidR="005869A4" w:rsidRPr="00A74E59">
        <w:rPr>
          <w:rFonts w:ascii="Arial" w:hAnsi="Arial" w:cs="Arial"/>
          <w:sz w:val="24"/>
          <w:szCs w:val="24"/>
        </w:rPr>
        <w:t>………………….</w:t>
      </w:r>
      <w:r w:rsidRPr="00A74E59">
        <w:rPr>
          <w:rFonts w:ascii="Arial" w:hAnsi="Arial" w:cs="Arial"/>
          <w:sz w:val="24"/>
          <w:szCs w:val="24"/>
        </w:rPr>
        <w:t xml:space="preserve">,- zł, który został opłacony w całości, reprezentowany przez: </w:t>
      </w:r>
      <w:r w:rsidR="005869A4" w:rsidRPr="00A74E59">
        <w:rPr>
          <w:rFonts w:ascii="Arial" w:hAnsi="Arial" w:cs="Arial"/>
          <w:sz w:val="24"/>
          <w:szCs w:val="24"/>
        </w:rPr>
        <w:t>……………………………………..</w:t>
      </w:r>
      <w:r w:rsidRPr="00A74E59">
        <w:rPr>
          <w:rFonts w:ascii="Arial" w:hAnsi="Arial" w:cs="Arial"/>
          <w:sz w:val="24"/>
          <w:szCs w:val="24"/>
        </w:rPr>
        <w:t xml:space="preserve">, zwaną dalej „Gwarantem” niniejszym oświadczamy, iż na zlecenie </w:t>
      </w:r>
      <w:r w:rsidR="005869A4" w:rsidRPr="00A74E59">
        <w:rPr>
          <w:rFonts w:ascii="Arial" w:hAnsi="Arial" w:cs="Arial"/>
          <w:sz w:val="24"/>
          <w:szCs w:val="24"/>
        </w:rPr>
        <w:t xml:space="preserve">……………………… </w:t>
      </w:r>
      <w:r w:rsidRPr="00A74E59">
        <w:rPr>
          <w:rFonts w:ascii="Arial" w:hAnsi="Arial" w:cs="Arial"/>
          <w:sz w:val="24"/>
          <w:szCs w:val="24"/>
        </w:rPr>
        <w:t xml:space="preserve">z siedzibą: </w:t>
      </w:r>
      <w:r w:rsidR="005869A4" w:rsidRPr="00A74E59">
        <w:rPr>
          <w:rFonts w:ascii="Arial" w:hAnsi="Arial" w:cs="Arial"/>
          <w:sz w:val="24"/>
          <w:szCs w:val="24"/>
        </w:rPr>
        <w:t>………………</w:t>
      </w:r>
      <w:r w:rsidRPr="00A74E59">
        <w:rPr>
          <w:rFonts w:ascii="Arial" w:hAnsi="Arial" w:cs="Arial"/>
          <w:sz w:val="24"/>
          <w:szCs w:val="24"/>
        </w:rPr>
        <w:t xml:space="preserve">, ul. </w:t>
      </w:r>
      <w:r w:rsidR="005869A4" w:rsidRPr="00A74E59">
        <w:rPr>
          <w:rFonts w:ascii="Arial" w:hAnsi="Arial" w:cs="Arial"/>
          <w:sz w:val="24"/>
          <w:szCs w:val="24"/>
        </w:rPr>
        <w:t>………………….</w:t>
      </w:r>
      <w:r w:rsidRPr="00A74E59">
        <w:rPr>
          <w:rFonts w:ascii="Arial" w:hAnsi="Arial" w:cs="Arial"/>
          <w:sz w:val="24"/>
          <w:szCs w:val="24"/>
        </w:rPr>
        <w:t>, zwanym dalej „Wykonawcą” jako główny dłużnik, udzielamy Zamawiającemu gwarancji zapłaty do łącznej sumy gwarancyjnej w wysokości</w:t>
      </w:r>
      <w:r w:rsidRPr="00A74E59">
        <w:rPr>
          <w:rFonts w:ascii="Arial" w:hAnsi="Arial" w:cs="Arial"/>
          <w:bCs/>
          <w:sz w:val="24"/>
          <w:szCs w:val="24"/>
        </w:rPr>
        <w:t xml:space="preserve">: </w:t>
      </w:r>
      <w:r w:rsidR="005869A4" w:rsidRPr="00A74E59">
        <w:rPr>
          <w:rFonts w:ascii="Arial" w:hAnsi="Arial" w:cs="Arial"/>
          <w:bCs/>
          <w:sz w:val="24"/>
          <w:szCs w:val="24"/>
        </w:rPr>
        <w:t>………….....</w:t>
      </w:r>
      <w:r w:rsidRPr="00A74E59">
        <w:rPr>
          <w:rFonts w:ascii="Arial" w:hAnsi="Arial" w:cs="Arial"/>
          <w:sz w:val="24"/>
          <w:szCs w:val="24"/>
        </w:rPr>
        <w:t xml:space="preserve"> zł (</w:t>
      </w:r>
      <w:r w:rsidR="005869A4" w:rsidRPr="00A74E59">
        <w:rPr>
          <w:rFonts w:ascii="Arial" w:hAnsi="Arial" w:cs="Arial"/>
          <w:sz w:val="24"/>
          <w:szCs w:val="24"/>
        </w:rPr>
        <w:t>słownie: ……………………..</w:t>
      </w:r>
      <w:r w:rsidR="006C1B4A" w:rsidRPr="00A74E59">
        <w:rPr>
          <w:rFonts w:ascii="Arial" w:hAnsi="Arial" w:cs="Arial"/>
          <w:sz w:val="24"/>
          <w:szCs w:val="24"/>
        </w:rPr>
        <w:t xml:space="preserve"> złotych </w:t>
      </w:r>
      <w:r w:rsidR="005869A4" w:rsidRPr="00A74E59">
        <w:rPr>
          <w:rFonts w:ascii="Arial" w:hAnsi="Arial" w:cs="Arial"/>
          <w:sz w:val="24"/>
          <w:szCs w:val="24"/>
        </w:rPr>
        <w:t>…</w:t>
      </w:r>
      <w:r w:rsidRPr="00A74E59">
        <w:rPr>
          <w:rFonts w:ascii="Arial" w:hAnsi="Arial" w:cs="Arial"/>
          <w:sz w:val="24"/>
          <w:szCs w:val="24"/>
        </w:rPr>
        <w:t>/100), sta</w:t>
      </w:r>
      <w:r w:rsidRPr="00A74E59">
        <w:rPr>
          <w:rFonts w:ascii="Arial" w:hAnsi="Arial" w:cs="Arial"/>
          <w:bCs/>
          <w:sz w:val="24"/>
          <w:szCs w:val="24"/>
        </w:rPr>
        <w:t xml:space="preserve">nowiącej Zabezpieczenie należytego wykonania Umowy, nieodwołalnie, w ciągu 14 (słownie: czternastu) dni po otrzymaniu pierwszego wezwania na piśmie od Zamawiającego stwierdzającego, że Wykonawca nie wywiązał lub nienależycie wywiązał się ze swoich zobowiązań wynikających z Umowy. </w:t>
      </w:r>
    </w:p>
    <w:p w14:paraId="78264FDE" w14:textId="77777777" w:rsidR="007F0618" w:rsidRPr="00B6499B" w:rsidRDefault="007F0618" w:rsidP="00A74E59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70D2FF1E" w14:textId="77777777" w:rsidR="007F0618" w:rsidRPr="005C2365" w:rsidRDefault="007F0618" w:rsidP="00A74E59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5C2365">
        <w:rPr>
          <w:rFonts w:ascii="Arial" w:hAnsi="Arial" w:cs="Arial"/>
          <w:bCs/>
          <w:sz w:val="24"/>
          <w:szCs w:val="24"/>
        </w:rPr>
        <w:t>Zgadzamy się również, że żadna zmiana ani uzupełnienie lub jakakolwiek modyfikacja postanowień Umowy lub robót, które mają zostać wykonane zgodnie z wymienioną powyżej Umową, lub w jakichkolwiek dokumentach stanowiących Umowę, jakie mogą zostać sporządzone między Zamawiającym a Wykonawcą, nie zwalnia nas w żaden sposób z odpowiedzialności wynikającej z niniejszej gwarancji. Niniejszym rezygnujemy z konieczności zawiadamiania nas o takiej zmianie, uzupełnień lub modyfikacji.</w:t>
      </w:r>
    </w:p>
    <w:p w14:paraId="69920B52" w14:textId="77777777" w:rsidR="00CB3F58" w:rsidRPr="005C2365" w:rsidRDefault="00CB3F58" w:rsidP="00A74E59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22C93882" w14:textId="77777777" w:rsidR="007F0618" w:rsidRPr="00A74E59" w:rsidRDefault="007F061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Gwarancja należytego wykonania Umowy wchodzi w życie i uzyskuje moc obowiązującą od dnia podpisania Umowy przez obie Strony, tj. przez Wykonawcę i Zamawiającego i będzie ważna w wysokości 100%, tj. w kwocie </w:t>
      </w:r>
      <w:r w:rsidR="00F35A4E" w:rsidRPr="00A74E59">
        <w:rPr>
          <w:rFonts w:ascii="Arial" w:hAnsi="Arial" w:cs="Arial"/>
          <w:bCs/>
          <w:sz w:val="24"/>
          <w:szCs w:val="24"/>
        </w:rPr>
        <w:t>……………….</w:t>
      </w:r>
      <w:r w:rsidR="006C1B4A" w:rsidRPr="00A74E59">
        <w:rPr>
          <w:rFonts w:ascii="Arial" w:hAnsi="Arial" w:cs="Arial"/>
          <w:sz w:val="24"/>
          <w:szCs w:val="24"/>
        </w:rPr>
        <w:t xml:space="preserve"> zł (</w:t>
      </w:r>
      <w:r w:rsidR="00F35A4E" w:rsidRPr="00A74E59">
        <w:rPr>
          <w:rFonts w:ascii="Arial" w:hAnsi="Arial" w:cs="Arial"/>
          <w:sz w:val="24"/>
          <w:szCs w:val="24"/>
        </w:rPr>
        <w:t>słownie: ………………………………….. z</w:t>
      </w:r>
      <w:r w:rsidR="006C1B4A" w:rsidRPr="00A74E59">
        <w:rPr>
          <w:rFonts w:ascii="Arial" w:hAnsi="Arial" w:cs="Arial"/>
          <w:sz w:val="24"/>
          <w:szCs w:val="24"/>
        </w:rPr>
        <w:t xml:space="preserve">łotych </w:t>
      </w:r>
      <w:r w:rsidR="00F35A4E" w:rsidRPr="00A74E59">
        <w:rPr>
          <w:rFonts w:ascii="Arial" w:hAnsi="Arial" w:cs="Arial"/>
          <w:sz w:val="24"/>
          <w:szCs w:val="24"/>
        </w:rPr>
        <w:t>…</w:t>
      </w:r>
      <w:r w:rsidR="006C1B4A" w:rsidRPr="00A74E59">
        <w:rPr>
          <w:rFonts w:ascii="Arial" w:hAnsi="Arial" w:cs="Arial"/>
          <w:sz w:val="24"/>
          <w:szCs w:val="24"/>
        </w:rPr>
        <w:t>/100)</w:t>
      </w:r>
      <w:r w:rsidRPr="00A74E59">
        <w:rPr>
          <w:rFonts w:ascii="Arial" w:hAnsi="Arial" w:cs="Arial"/>
          <w:sz w:val="24"/>
          <w:szCs w:val="24"/>
        </w:rPr>
        <w:t xml:space="preserve">, która jest sumą gwarancyjną należną Zamawiającemu po spełnieniu warunków niniejszej gwarancji z tytułu niewykonania lub nienależytego wykonania Umowy, </w:t>
      </w:r>
      <w:r w:rsidRPr="00A74E59">
        <w:rPr>
          <w:rFonts w:ascii="Arial" w:hAnsi="Arial" w:cs="Arial"/>
          <w:bCs/>
          <w:sz w:val="24"/>
          <w:szCs w:val="24"/>
        </w:rPr>
        <w:t xml:space="preserve">do dnia dokonania bezusterkowego </w:t>
      </w:r>
      <w:r w:rsidRPr="00A74E59">
        <w:rPr>
          <w:rFonts w:ascii="Arial" w:hAnsi="Arial" w:cs="Arial"/>
          <w:bCs/>
          <w:sz w:val="24"/>
          <w:szCs w:val="24"/>
        </w:rPr>
        <w:lastRenderedPageBreak/>
        <w:t>odbioru przedmiotu umowy, potwierdzonego bezusterkowym protokołem odbioru stwierdzającym należyte wykonanie przedmiotu umowy,</w:t>
      </w:r>
      <w:r w:rsidR="006C1B4A" w:rsidRPr="00A74E59">
        <w:rPr>
          <w:rFonts w:ascii="Arial" w:hAnsi="Arial" w:cs="Arial"/>
          <w:bCs/>
          <w:sz w:val="24"/>
          <w:szCs w:val="24"/>
        </w:rPr>
        <w:t xml:space="preserve"> nie dłużej jednak niż do dnia ……………</w:t>
      </w:r>
      <w:r w:rsidR="001930BA" w:rsidRPr="00A74E59">
        <w:rPr>
          <w:rFonts w:ascii="Arial" w:hAnsi="Arial" w:cs="Arial"/>
          <w:bCs/>
          <w:sz w:val="24"/>
          <w:szCs w:val="24"/>
        </w:rPr>
        <w:t xml:space="preserve"> </w:t>
      </w:r>
      <w:r w:rsidRPr="00A74E59">
        <w:rPr>
          <w:rFonts w:ascii="Arial" w:hAnsi="Arial" w:cs="Arial"/>
          <w:bCs/>
          <w:sz w:val="24"/>
          <w:szCs w:val="24"/>
        </w:rPr>
        <w:t xml:space="preserve">r., a następnie suma gwarancyjna zostaje zredukowana do kwoty równej </w:t>
      </w:r>
      <w:r w:rsidR="00F35A4E" w:rsidRPr="00A74E59">
        <w:rPr>
          <w:rFonts w:ascii="Arial" w:hAnsi="Arial" w:cs="Arial"/>
          <w:bCs/>
          <w:sz w:val="24"/>
          <w:szCs w:val="24"/>
        </w:rPr>
        <w:t>…</w:t>
      </w:r>
      <w:r w:rsidRPr="00A74E59">
        <w:rPr>
          <w:rFonts w:ascii="Arial" w:hAnsi="Arial" w:cs="Arial"/>
          <w:bCs/>
          <w:sz w:val="24"/>
          <w:szCs w:val="24"/>
        </w:rPr>
        <w:t xml:space="preserve">%, tj. do kwoty </w:t>
      </w:r>
      <w:r w:rsidR="00F35A4E" w:rsidRPr="00A74E59">
        <w:rPr>
          <w:rFonts w:ascii="Arial" w:hAnsi="Arial" w:cs="Arial"/>
          <w:bCs/>
          <w:sz w:val="24"/>
          <w:szCs w:val="24"/>
        </w:rPr>
        <w:t>…………………….</w:t>
      </w:r>
      <w:r w:rsidR="006C1B4A" w:rsidRPr="00A74E59">
        <w:rPr>
          <w:rFonts w:ascii="Arial" w:hAnsi="Arial" w:cs="Arial"/>
          <w:bCs/>
          <w:sz w:val="24"/>
          <w:szCs w:val="24"/>
        </w:rPr>
        <w:t xml:space="preserve"> </w:t>
      </w:r>
      <w:r w:rsidRPr="00A74E59">
        <w:rPr>
          <w:rFonts w:ascii="Arial" w:hAnsi="Arial" w:cs="Arial"/>
          <w:sz w:val="24"/>
          <w:szCs w:val="24"/>
        </w:rPr>
        <w:t>zł (</w:t>
      </w:r>
      <w:r w:rsidR="00F35A4E" w:rsidRPr="00A74E59">
        <w:rPr>
          <w:rFonts w:ascii="Arial" w:hAnsi="Arial" w:cs="Arial"/>
          <w:sz w:val="24"/>
          <w:szCs w:val="24"/>
        </w:rPr>
        <w:t>słownie:………………………………</w:t>
      </w:r>
      <w:r w:rsidR="006C1B4A" w:rsidRPr="00A74E59">
        <w:rPr>
          <w:rFonts w:ascii="Arial" w:hAnsi="Arial" w:cs="Arial"/>
          <w:sz w:val="24"/>
          <w:szCs w:val="24"/>
        </w:rPr>
        <w:t xml:space="preserve"> złotych </w:t>
      </w:r>
      <w:r w:rsidR="00F35A4E" w:rsidRPr="00A74E59">
        <w:rPr>
          <w:rFonts w:ascii="Arial" w:hAnsi="Arial" w:cs="Arial"/>
          <w:sz w:val="24"/>
          <w:szCs w:val="24"/>
        </w:rPr>
        <w:t>…</w:t>
      </w:r>
      <w:r w:rsidRPr="00A74E59">
        <w:rPr>
          <w:rFonts w:ascii="Arial" w:hAnsi="Arial" w:cs="Arial"/>
          <w:sz w:val="24"/>
          <w:szCs w:val="24"/>
        </w:rPr>
        <w:t xml:space="preserve">/100), </w:t>
      </w:r>
      <w:r w:rsidRPr="00A74E59">
        <w:rPr>
          <w:rFonts w:ascii="Arial" w:hAnsi="Arial" w:cs="Arial"/>
          <w:bCs/>
          <w:sz w:val="24"/>
          <w:szCs w:val="24"/>
        </w:rPr>
        <w:t xml:space="preserve">która jest sumą gwarancyjną należną Zamawiającemu po spełnieniu warunków niniejszej gwarancji z tytułu niewykonania lub nienależytego wykonania Umowy w okresie rękojmi za wady, lecz nie dłużej niż do dnia </w:t>
      </w:r>
      <w:r w:rsidR="006C1B4A" w:rsidRPr="00A74E59">
        <w:rPr>
          <w:rFonts w:ascii="Arial" w:hAnsi="Arial" w:cs="Arial"/>
          <w:bCs/>
          <w:sz w:val="24"/>
          <w:szCs w:val="24"/>
        </w:rPr>
        <w:t>…………….</w:t>
      </w:r>
      <w:r w:rsidR="006D50DA">
        <w:rPr>
          <w:rFonts w:ascii="Arial" w:hAnsi="Arial" w:cs="Arial"/>
          <w:bCs/>
          <w:sz w:val="24"/>
          <w:szCs w:val="24"/>
        </w:rPr>
        <w:t xml:space="preserve"> </w:t>
      </w:r>
      <w:r w:rsidRPr="00B6499B">
        <w:rPr>
          <w:rFonts w:ascii="Arial" w:hAnsi="Arial" w:cs="Arial"/>
          <w:bCs/>
          <w:sz w:val="24"/>
          <w:szCs w:val="24"/>
        </w:rPr>
        <w:t>r.</w:t>
      </w:r>
      <w:r w:rsidRPr="00B6499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6499B">
        <w:rPr>
          <w:rFonts w:ascii="Arial" w:hAnsi="Arial" w:cs="Arial"/>
          <w:sz w:val="24"/>
          <w:szCs w:val="24"/>
        </w:rPr>
        <w:t xml:space="preserve">Po tym terminie gwarancja wygasa w całości i automatycznie, bez względu na to, czy </w:t>
      </w:r>
      <w:r w:rsidRPr="005C2365">
        <w:rPr>
          <w:rFonts w:ascii="Arial" w:hAnsi="Arial" w:cs="Arial"/>
          <w:sz w:val="24"/>
          <w:szCs w:val="24"/>
        </w:rPr>
        <w:t xml:space="preserve">jej oryginał zostanie nam zwrócony. Niniejsza gwarancja wygasa także co do kwoty </w:t>
      </w:r>
      <w:r w:rsidR="00CB0E67" w:rsidRPr="005C2365">
        <w:rPr>
          <w:rFonts w:ascii="Arial" w:hAnsi="Arial" w:cs="Arial"/>
          <w:sz w:val="24"/>
          <w:szCs w:val="24"/>
        </w:rPr>
        <w:t>………………………</w:t>
      </w:r>
      <w:r w:rsidR="006C1B4A" w:rsidRPr="005C2365">
        <w:rPr>
          <w:rFonts w:ascii="Arial" w:hAnsi="Arial" w:cs="Arial"/>
          <w:sz w:val="24"/>
          <w:szCs w:val="24"/>
        </w:rPr>
        <w:t xml:space="preserve"> </w:t>
      </w:r>
      <w:r w:rsidRPr="005C2365">
        <w:rPr>
          <w:rFonts w:ascii="Arial" w:hAnsi="Arial" w:cs="Arial"/>
          <w:sz w:val="24"/>
          <w:szCs w:val="24"/>
        </w:rPr>
        <w:t xml:space="preserve">zł (słownie: </w:t>
      </w:r>
      <w:r w:rsidR="00CB0E67" w:rsidRPr="00A74E59">
        <w:rPr>
          <w:rFonts w:ascii="Arial" w:hAnsi="Arial" w:cs="Arial"/>
          <w:sz w:val="24"/>
          <w:szCs w:val="24"/>
        </w:rPr>
        <w:t>………………………………</w:t>
      </w:r>
      <w:r w:rsidR="006C1B4A" w:rsidRPr="00A74E59">
        <w:rPr>
          <w:rFonts w:ascii="Arial" w:hAnsi="Arial" w:cs="Arial"/>
          <w:sz w:val="24"/>
          <w:szCs w:val="24"/>
        </w:rPr>
        <w:t xml:space="preserve"> złotych </w:t>
      </w:r>
      <w:r w:rsidR="00CB0E67" w:rsidRPr="00A74E59">
        <w:rPr>
          <w:rFonts w:ascii="Arial" w:hAnsi="Arial" w:cs="Arial"/>
          <w:sz w:val="24"/>
          <w:szCs w:val="24"/>
        </w:rPr>
        <w:t>…</w:t>
      </w:r>
      <w:r w:rsidRPr="00A74E59">
        <w:rPr>
          <w:rFonts w:ascii="Arial" w:hAnsi="Arial" w:cs="Arial"/>
          <w:sz w:val="24"/>
          <w:szCs w:val="24"/>
        </w:rPr>
        <w:t xml:space="preserve">/100) </w:t>
      </w:r>
      <w:r w:rsidRPr="00A74E59">
        <w:rPr>
          <w:rFonts w:ascii="Arial" w:hAnsi="Arial" w:cs="Arial"/>
          <w:bCs/>
          <w:sz w:val="24"/>
          <w:szCs w:val="24"/>
        </w:rPr>
        <w:t xml:space="preserve">z upływem dnia dokonania bezusterkowego odbioru przedmiotu umowy, potwierdzonego bezusterkowym protokołem odbioru stwierdzającym należyte wykonanie przedmiotu umowy, nie później jednak niż z upływem dnia </w:t>
      </w:r>
      <w:r w:rsidR="006C1B4A" w:rsidRPr="00A74E59">
        <w:rPr>
          <w:rFonts w:ascii="Arial" w:hAnsi="Arial" w:cs="Arial"/>
          <w:bCs/>
          <w:sz w:val="24"/>
          <w:szCs w:val="24"/>
        </w:rPr>
        <w:t>………..</w:t>
      </w:r>
      <w:r w:rsidR="001930BA" w:rsidRPr="00A74E59">
        <w:rPr>
          <w:rFonts w:ascii="Arial" w:hAnsi="Arial" w:cs="Arial"/>
          <w:bCs/>
          <w:sz w:val="24"/>
          <w:szCs w:val="24"/>
        </w:rPr>
        <w:t xml:space="preserve"> </w:t>
      </w:r>
      <w:r w:rsidRPr="00A74E59">
        <w:rPr>
          <w:rFonts w:ascii="Arial" w:hAnsi="Arial" w:cs="Arial"/>
          <w:bCs/>
          <w:sz w:val="24"/>
          <w:szCs w:val="24"/>
        </w:rPr>
        <w:t xml:space="preserve">r. </w:t>
      </w:r>
    </w:p>
    <w:p w14:paraId="1C89A666" w14:textId="77777777" w:rsidR="007F0618" w:rsidRPr="00A74E59" w:rsidRDefault="007F061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Niniejsza gwarancja wygasa także w całości i automatycznie w dniu dokonania przez nas wypłaty łącznej sumy gwarancyjnej lub w przypadku, pisemnego zwolnienia Gwaranta przez Zamawiającego ze wszystkich zobowiązań przewidzianych w gwarancji, przed upływem terminu ważności gwarancji.</w:t>
      </w:r>
    </w:p>
    <w:p w14:paraId="67C1625B" w14:textId="77777777" w:rsidR="007F0618" w:rsidRPr="00A74E59" w:rsidRDefault="007F061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Każda wypłata z niniejszej gwarancji obniża odpowiedzialność Gwaranta z niniejszej gwarancji o wypłaconą kwotę łącznie: w zakresie łącznej sumy gwarancyjnej i sumy gwarancyjnej należnej z tytułu nie wywiązania się przez Wykonawcę z danego rodzaju zobowiązań w zakresie sum gwarancyjnych wskazanych powyżej dla niewykonania lub nienależytego wykonania Umowy lub </w:t>
      </w:r>
      <w:r w:rsidRPr="00A74E59">
        <w:rPr>
          <w:rFonts w:ascii="Arial" w:hAnsi="Arial" w:cs="Arial"/>
          <w:bCs/>
          <w:sz w:val="24"/>
          <w:szCs w:val="24"/>
        </w:rPr>
        <w:t>niewykonania lub nienależytego wykonania Umowy w okresie rękojmi za wady.</w:t>
      </w:r>
    </w:p>
    <w:p w14:paraId="00E72BF5" w14:textId="77777777" w:rsidR="007F0618" w:rsidRPr="00A74E59" w:rsidRDefault="007F061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Gwarancja jest bezwarunkowa i nieodwołalna. Gwarancja jest wykonalna na terytorium Rzeczpospolitej Polskiej</w:t>
      </w:r>
      <w:r w:rsidR="0051373C" w:rsidRPr="00A74E59">
        <w:rPr>
          <w:rFonts w:ascii="Arial" w:hAnsi="Arial" w:cs="Arial"/>
          <w:bCs/>
          <w:sz w:val="24"/>
          <w:szCs w:val="24"/>
        </w:rPr>
        <w:t>.</w:t>
      </w:r>
    </w:p>
    <w:p w14:paraId="3F8E02E3" w14:textId="77777777" w:rsidR="007F0618" w:rsidRPr="00A74E59" w:rsidRDefault="007F061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Wezwanie do zapłaty zostanie podpisane przez osoby uprawnione do składania oświadczeń w imieniu Zamawiającego. Własnoręczność podpisów widniejących na wezwaniu zostanie potwierdzona przez notariusza lub bank prowadzący rachunek Zamawiającego. </w:t>
      </w:r>
    </w:p>
    <w:p w14:paraId="461190BD" w14:textId="77777777" w:rsidR="007F0618" w:rsidRPr="00A74E59" w:rsidRDefault="007F061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Zamawiający nie może dokonać przelewu wierzytelności z tytułu niniejszej gwarancji lub obciążyć jej prawami osoby trzeciej, bez zgody Gwaranta.</w:t>
      </w:r>
    </w:p>
    <w:p w14:paraId="2AEA7289" w14:textId="77777777" w:rsidR="00CB3F58" w:rsidRPr="00A74E59" w:rsidRDefault="00CB3F5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Zapłata przez </w:t>
      </w:r>
      <w:r w:rsidR="00EA013F" w:rsidRPr="00A74E59">
        <w:rPr>
          <w:rFonts w:ascii="Arial" w:hAnsi="Arial" w:cs="Arial"/>
          <w:bCs/>
          <w:sz w:val="24"/>
          <w:szCs w:val="24"/>
        </w:rPr>
        <w:t>Gwaranta</w:t>
      </w:r>
      <w:r w:rsidRPr="00A74E59">
        <w:rPr>
          <w:rFonts w:ascii="Arial" w:hAnsi="Arial" w:cs="Arial"/>
          <w:bCs/>
          <w:sz w:val="24"/>
          <w:szCs w:val="24"/>
        </w:rPr>
        <w:t xml:space="preserve"> kwoty, o której mowa </w:t>
      </w:r>
      <w:r w:rsidR="00EA013F" w:rsidRPr="00A74E59">
        <w:rPr>
          <w:rFonts w:ascii="Arial" w:hAnsi="Arial" w:cs="Arial"/>
          <w:bCs/>
          <w:sz w:val="24"/>
          <w:szCs w:val="24"/>
        </w:rPr>
        <w:t>w preambule</w:t>
      </w:r>
      <w:r w:rsidRPr="00A74E59">
        <w:rPr>
          <w:rFonts w:ascii="Arial" w:hAnsi="Arial" w:cs="Arial"/>
          <w:bCs/>
          <w:sz w:val="24"/>
          <w:szCs w:val="24"/>
        </w:rPr>
        <w:t xml:space="preserve">, nastąpi  w terminie do 14 dni od dnia doręczenia do </w:t>
      </w:r>
      <w:r w:rsidR="00EA013F" w:rsidRPr="00A74E59">
        <w:rPr>
          <w:rFonts w:ascii="Arial" w:hAnsi="Arial" w:cs="Arial"/>
          <w:bCs/>
          <w:sz w:val="24"/>
          <w:szCs w:val="24"/>
        </w:rPr>
        <w:t>Gwaranta</w:t>
      </w:r>
      <w:r w:rsidRPr="00A74E59">
        <w:rPr>
          <w:rFonts w:ascii="Arial" w:hAnsi="Arial" w:cs="Arial"/>
          <w:bCs/>
          <w:sz w:val="24"/>
          <w:szCs w:val="24"/>
        </w:rPr>
        <w:t xml:space="preserve"> przez </w:t>
      </w:r>
      <w:r w:rsidR="00EA013F" w:rsidRPr="00A74E59">
        <w:rPr>
          <w:rFonts w:ascii="Arial" w:hAnsi="Arial" w:cs="Arial"/>
          <w:bCs/>
          <w:sz w:val="24"/>
          <w:szCs w:val="24"/>
        </w:rPr>
        <w:t>Zamawiającego</w:t>
      </w:r>
      <w:r w:rsidRPr="00A74E59">
        <w:rPr>
          <w:rFonts w:ascii="Arial" w:hAnsi="Arial" w:cs="Arial"/>
          <w:bCs/>
          <w:sz w:val="24"/>
          <w:szCs w:val="24"/>
        </w:rPr>
        <w:t xml:space="preserve"> pisemnego żądania wypłaty wraz:</w:t>
      </w:r>
    </w:p>
    <w:p w14:paraId="7F38BD5E" w14:textId="77777777" w:rsidR="00EA013F" w:rsidRPr="00B6499B" w:rsidRDefault="00EA013F" w:rsidP="00A74E59">
      <w:pPr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 pisemnym oświadczeniem, że Wykonawca</w:t>
      </w:r>
      <w:r w:rsidR="00CB3F58" w:rsidRPr="00A74E59">
        <w:rPr>
          <w:rFonts w:ascii="Arial" w:hAnsi="Arial" w:cs="Arial"/>
          <w:bCs/>
          <w:sz w:val="24"/>
          <w:szCs w:val="24"/>
        </w:rPr>
        <w:t xml:space="preserve"> nie wykonał lub wykonał nienależycie </w:t>
      </w:r>
      <w:r w:rsidR="006D50DA">
        <w:rPr>
          <w:rFonts w:ascii="Arial" w:hAnsi="Arial" w:cs="Arial"/>
          <w:bCs/>
          <w:sz w:val="24"/>
          <w:szCs w:val="24"/>
        </w:rPr>
        <w:t>U</w:t>
      </w:r>
      <w:r w:rsidR="00CB3F58" w:rsidRPr="00B6499B">
        <w:rPr>
          <w:rFonts w:ascii="Arial" w:hAnsi="Arial" w:cs="Arial"/>
          <w:bCs/>
          <w:sz w:val="24"/>
          <w:szCs w:val="24"/>
        </w:rPr>
        <w:t>mowę objętą gwarancją</w:t>
      </w:r>
      <w:r w:rsidRPr="00B6499B">
        <w:rPr>
          <w:rFonts w:ascii="Arial" w:hAnsi="Arial" w:cs="Arial"/>
          <w:bCs/>
          <w:sz w:val="24"/>
          <w:szCs w:val="24"/>
        </w:rPr>
        <w:t>;</w:t>
      </w:r>
    </w:p>
    <w:p w14:paraId="3EC5C9EB" w14:textId="77777777" w:rsidR="00CB3F58" w:rsidRPr="005C2365" w:rsidRDefault="00CB3F58" w:rsidP="00A74E59">
      <w:pPr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5C2365">
        <w:rPr>
          <w:rFonts w:ascii="Arial" w:hAnsi="Arial" w:cs="Arial"/>
          <w:bCs/>
          <w:sz w:val="24"/>
          <w:szCs w:val="24"/>
        </w:rPr>
        <w:t xml:space="preserve">z pisemnym oświadczeniem, że </w:t>
      </w:r>
      <w:r w:rsidR="00EA013F" w:rsidRPr="005C2365">
        <w:rPr>
          <w:rFonts w:ascii="Arial" w:hAnsi="Arial" w:cs="Arial"/>
          <w:bCs/>
          <w:sz w:val="24"/>
          <w:szCs w:val="24"/>
        </w:rPr>
        <w:t>Wykonawca</w:t>
      </w:r>
      <w:r w:rsidRPr="005C2365">
        <w:rPr>
          <w:rFonts w:ascii="Arial" w:hAnsi="Arial" w:cs="Arial"/>
          <w:bCs/>
          <w:sz w:val="24"/>
          <w:szCs w:val="24"/>
        </w:rPr>
        <w:t xml:space="preserve"> nie usunął lub nie należycie usunął wady i usterki ujawnione po podpisaniu protokołu zdawczo – odbiorczego</w:t>
      </w:r>
      <w:r w:rsidR="00EA013F" w:rsidRPr="005C2365">
        <w:rPr>
          <w:rFonts w:ascii="Arial" w:hAnsi="Arial" w:cs="Arial"/>
          <w:bCs/>
          <w:sz w:val="24"/>
          <w:szCs w:val="24"/>
        </w:rPr>
        <w:t>.</w:t>
      </w:r>
    </w:p>
    <w:p w14:paraId="44DFFF22" w14:textId="77777777" w:rsidR="00CB3F58" w:rsidRPr="00A74E59" w:rsidRDefault="00CB3F5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Żądanie wypłaty powinno:</w:t>
      </w:r>
    </w:p>
    <w:p w14:paraId="604B8F1F" w14:textId="77777777" w:rsidR="00CB3F58" w:rsidRPr="00A74E59" w:rsidRDefault="00CB3F58" w:rsidP="00A74E59">
      <w:pPr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lastRenderedPageBreak/>
        <w:t xml:space="preserve">być doręczone, pod rygorem nieważności, do </w:t>
      </w:r>
      <w:r w:rsidR="00EA013F" w:rsidRPr="00A74E59">
        <w:rPr>
          <w:rFonts w:ascii="Arial" w:hAnsi="Arial" w:cs="Arial"/>
          <w:bCs/>
          <w:sz w:val="24"/>
          <w:szCs w:val="24"/>
        </w:rPr>
        <w:t>Gwaranta</w:t>
      </w:r>
      <w:r w:rsidRPr="00A74E59">
        <w:rPr>
          <w:rFonts w:ascii="Arial" w:hAnsi="Arial" w:cs="Arial"/>
          <w:bCs/>
          <w:sz w:val="24"/>
          <w:szCs w:val="24"/>
        </w:rPr>
        <w:t xml:space="preserve"> za pośrednictwem banku prowadzącego rachunek </w:t>
      </w:r>
      <w:r w:rsidR="00EA013F" w:rsidRPr="00A74E59">
        <w:rPr>
          <w:rFonts w:ascii="Arial" w:hAnsi="Arial" w:cs="Arial"/>
          <w:bCs/>
          <w:sz w:val="24"/>
          <w:szCs w:val="24"/>
        </w:rPr>
        <w:t>Zamawiającego</w:t>
      </w:r>
      <w:r w:rsidRPr="00A74E59">
        <w:rPr>
          <w:rFonts w:ascii="Arial" w:hAnsi="Arial" w:cs="Arial"/>
          <w:bCs/>
          <w:sz w:val="24"/>
          <w:szCs w:val="24"/>
        </w:rPr>
        <w:t xml:space="preserve">, który potwierdzi, że podpisy złożone na żądaniu wypłaty należą do osób uprawnionych do zaciągania zobowiązań majątkowych w imieniu </w:t>
      </w:r>
      <w:r w:rsidR="00EA013F" w:rsidRPr="00A74E59">
        <w:rPr>
          <w:rFonts w:ascii="Arial" w:hAnsi="Arial" w:cs="Arial"/>
          <w:bCs/>
          <w:sz w:val="24"/>
          <w:szCs w:val="24"/>
        </w:rPr>
        <w:t>Zamawiającego</w:t>
      </w:r>
      <w:r w:rsidR="001930BA" w:rsidRPr="00A74E59">
        <w:rPr>
          <w:rFonts w:ascii="Arial" w:hAnsi="Arial" w:cs="Arial"/>
          <w:bCs/>
          <w:sz w:val="24"/>
          <w:szCs w:val="24"/>
        </w:rPr>
        <w:t xml:space="preserve">; </w:t>
      </w:r>
    </w:p>
    <w:p w14:paraId="4DBE74F3" w14:textId="77777777" w:rsidR="00CB3F58" w:rsidRPr="00A74E59" w:rsidRDefault="00CB3F58" w:rsidP="00A74E59">
      <w:pPr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być podpisane przez </w:t>
      </w:r>
      <w:r w:rsidR="00EA013F" w:rsidRPr="00A74E59">
        <w:rPr>
          <w:rFonts w:ascii="Arial" w:hAnsi="Arial" w:cs="Arial"/>
          <w:bCs/>
          <w:sz w:val="24"/>
          <w:szCs w:val="24"/>
        </w:rPr>
        <w:t>Zamawiającego</w:t>
      </w:r>
      <w:r w:rsidRPr="00A74E59">
        <w:rPr>
          <w:rFonts w:ascii="Arial" w:hAnsi="Arial" w:cs="Arial"/>
          <w:bCs/>
          <w:sz w:val="24"/>
          <w:szCs w:val="24"/>
        </w:rPr>
        <w:t xml:space="preserve"> lub osoby przez niego umocowane, ze wskazaniem podstawy umocowania</w:t>
      </w:r>
      <w:r w:rsidR="001930BA" w:rsidRPr="00A74E59">
        <w:rPr>
          <w:rFonts w:ascii="Arial" w:hAnsi="Arial" w:cs="Arial"/>
          <w:bCs/>
          <w:sz w:val="24"/>
          <w:szCs w:val="24"/>
        </w:rPr>
        <w:t>;</w:t>
      </w:r>
    </w:p>
    <w:p w14:paraId="1E995C35" w14:textId="77777777" w:rsidR="00CB3F58" w:rsidRPr="00A74E59" w:rsidRDefault="00CB3F58" w:rsidP="00A74E59">
      <w:pPr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być doręczone do </w:t>
      </w:r>
      <w:r w:rsidR="00EA013F" w:rsidRPr="00A74E59">
        <w:rPr>
          <w:rFonts w:ascii="Arial" w:hAnsi="Arial" w:cs="Arial"/>
          <w:bCs/>
          <w:sz w:val="24"/>
          <w:szCs w:val="24"/>
        </w:rPr>
        <w:t>Gwaranta</w:t>
      </w:r>
      <w:r w:rsidRPr="00A74E59">
        <w:rPr>
          <w:rFonts w:ascii="Arial" w:hAnsi="Arial" w:cs="Arial"/>
          <w:bCs/>
          <w:sz w:val="24"/>
          <w:szCs w:val="24"/>
        </w:rPr>
        <w:t xml:space="preserve"> </w:t>
      </w:r>
      <w:r w:rsidR="00444D95">
        <w:rPr>
          <w:rFonts w:ascii="Arial" w:hAnsi="Arial" w:cs="Arial"/>
          <w:bCs/>
          <w:sz w:val="24"/>
          <w:szCs w:val="24"/>
        </w:rPr>
        <w:t>w</w:t>
      </w:r>
      <w:r w:rsidRPr="00A74E59">
        <w:rPr>
          <w:rFonts w:ascii="Arial" w:hAnsi="Arial" w:cs="Arial"/>
          <w:bCs/>
          <w:sz w:val="24"/>
          <w:szCs w:val="24"/>
        </w:rPr>
        <w:t xml:space="preserve"> okresie ważności gwarancji</w:t>
      </w:r>
      <w:r w:rsidR="00444D95">
        <w:rPr>
          <w:rFonts w:ascii="Arial" w:hAnsi="Arial" w:cs="Arial"/>
          <w:bCs/>
          <w:sz w:val="24"/>
          <w:szCs w:val="24"/>
        </w:rPr>
        <w:t>,</w:t>
      </w:r>
      <w:r w:rsidRPr="00A74E59">
        <w:rPr>
          <w:rFonts w:ascii="Arial" w:hAnsi="Arial" w:cs="Arial"/>
          <w:bCs/>
          <w:sz w:val="24"/>
          <w:szCs w:val="24"/>
        </w:rPr>
        <w:t xml:space="preserve"> w formie pisemnej pod rygorem nieważności</w:t>
      </w:r>
      <w:r w:rsidR="001930BA" w:rsidRPr="00A74E59">
        <w:rPr>
          <w:rFonts w:ascii="Arial" w:hAnsi="Arial" w:cs="Arial"/>
          <w:bCs/>
          <w:sz w:val="24"/>
          <w:szCs w:val="24"/>
        </w:rPr>
        <w:t xml:space="preserve">; </w:t>
      </w:r>
    </w:p>
    <w:p w14:paraId="7C730D21" w14:textId="77777777" w:rsidR="00CB3F58" w:rsidRPr="00A74E59" w:rsidRDefault="00CB3F58" w:rsidP="00A74E59">
      <w:pPr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powinno zawierać oznaczenie rachunku bankowego, na który ma nastąpić wypłata z gwarancji.</w:t>
      </w:r>
    </w:p>
    <w:p w14:paraId="64CBADD0" w14:textId="77777777" w:rsidR="00CB3F58" w:rsidRPr="00A74E59" w:rsidRDefault="00CB3F58" w:rsidP="00A74E59">
      <w:pPr>
        <w:numPr>
          <w:ilvl w:val="0"/>
          <w:numId w:val="20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Gwarancja wygasa po upływie okresu jej ważności, a także w następujących przypadkach:</w:t>
      </w:r>
    </w:p>
    <w:p w14:paraId="74D7E418" w14:textId="77777777" w:rsidR="00CB3F58" w:rsidRPr="00A74E59" w:rsidRDefault="00CB3F58" w:rsidP="00A74E59">
      <w:pPr>
        <w:numPr>
          <w:ilvl w:val="0"/>
          <w:numId w:val="2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 chwilą zwrotu gwarancji przed upływem okresu jej ważności</w:t>
      </w:r>
      <w:r w:rsidR="001930BA" w:rsidRPr="00A74E59">
        <w:rPr>
          <w:rFonts w:ascii="Arial" w:hAnsi="Arial" w:cs="Arial"/>
          <w:bCs/>
          <w:sz w:val="24"/>
          <w:szCs w:val="24"/>
        </w:rPr>
        <w:t>;</w:t>
      </w:r>
    </w:p>
    <w:p w14:paraId="19565D44" w14:textId="77777777" w:rsidR="00CB3F58" w:rsidRPr="00A74E59" w:rsidRDefault="00CB3F58" w:rsidP="00A74E59">
      <w:pPr>
        <w:numPr>
          <w:ilvl w:val="0"/>
          <w:numId w:val="2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z chwilą wypełnienia przez </w:t>
      </w:r>
      <w:r w:rsidR="00EA013F" w:rsidRPr="00A74E59">
        <w:rPr>
          <w:rFonts w:ascii="Arial" w:hAnsi="Arial" w:cs="Arial"/>
          <w:bCs/>
          <w:sz w:val="24"/>
          <w:szCs w:val="24"/>
        </w:rPr>
        <w:t>Wykonawcę</w:t>
      </w:r>
      <w:r w:rsidRPr="00A74E59">
        <w:rPr>
          <w:rFonts w:ascii="Arial" w:hAnsi="Arial" w:cs="Arial"/>
          <w:bCs/>
          <w:sz w:val="24"/>
          <w:szCs w:val="24"/>
        </w:rPr>
        <w:t xml:space="preserve"> zobowiązania będącego przedmiotem gwarancji</w:t>
      </w:r>
      <w:r w:rsidR="001930BA" w:rsidRPr="00A74E59">
        <w:rPr>
          <w:rFonts w:ascii="Arial" w:hAnsi="Arial" w:cs="Arial"/>
          <w:bCs/>
          <w:sz w:val="24"/>
          <w:szCs w:val="24"/>
        </w:rPr>
        <w:t>;</w:t>
      </w:r>
    </w:p>
    <w:p w14:paraId="2144A696" w14:textId="77777777" w:rsidR="00CB3F58" w:rsidRPr="00A74E59" w:rsidRDefault="00CB3F58" w:rsidP="00A74E59">
      <w:pPr>
        <w:numPr>
          <w:ilvl w:val="0"/>
          <w:numId w:val="2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przez zwolnienie </w:t>
      </w:r>
      <w:r w:rsidR="00EA013F" w:rsidRPr="00A74E59">
        <w:rPr>
          <w:rFonts w:ascii="Arial" w:hAnsi="Arial" w:cs="Arial"/>
          <w:bCs/>
          <w:sz w:val="24"/>
          <w:szCs w:val="24"/>
        </w:rPr>
        <w:t>Wykonawcy</w:t>
      </w:r>
      <w:r w:rsidRPr="00A74E59">
        <w:rPr>
          <w:rFonts w:ascii="Arial" w:hAnsi="Arial" w:cs="Arial"/>
          <w:bCs/>
          <w:sz w:val="24"/>
          <w:szCs w:val="24"/>
        </w:rPr>
        <w:t xml:space="preserve"> przez </w:t>
      </w:r>
      <w:r w:rsidR="00EA013F" w:rsidRPr="00A74E59">
        <w:rPr>
          <w:rFonts w:ascii="Arial" w:hAnsi="Arial" w:cs="Arial"/>
          <w:bCs/>
          <w:sz w:val="24"/>
          <w:szCs w:val="24"/>
        </w:rPr>
        <w:t>Zamawiającego</w:t>
      </w:r>
      <w:r w:rsidRPr="00A74E59">
        <w:rPr>
          <w:rFonts w:ascii="Arial" w:hAnsi="Arial" w:cs="Arial"/>
          <w:bCs/>
          <w:sz w:val="24"/>
          <w:szCs w:val="24"/>
        </w:rPr>
        <w:t xml:space="preserve"> z zobowiązania będącego przedmiotem gwarancji</w:t>
      </w:r>
      <w:r w:rsidR="001930BA" w:rsidRPr="00A74E59">
        <w:rPr>
          <w:rFonts w:ascii="Arial" w:hAnsi="Arial" w:cs="Arial"/>
          <w:bCs/>
          <w:sz w:val="24"/>
          <w:szCs w:val="24"/>
        </w:rPr>
        <w:t>;</w:t>
      </w:r>
    </w:p>
    <w:p w14:paraId="61B79AC3" w14:textId="77777777" w:rsidR="00CB3F58" w:rsidRPr="00A74E59" w:rsidRDefault="00CB3F58" w:rsidP="00A74E59">
      <w:pPr>
        <w:numPr>
          <w:ilvl w:val="0"/>
          <w:numId w:val="2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przez zwolnienie </w:t>
      </w:r>
      <w:r w:rsidR="00EA013F" w:rsidRPr="00A74E59">
        <w:rPr>
          <w:rFonts w:ascii="Arial" w:hAnsi="Arial" w:cs="Arial"/>
          <w:bCs/>
          <w:sz w:val="24"/>
          <w:szCs w:val="24"/>
        </w:rPr>
        <w:t>Gwaranta przez Zamawiającego ze</w:t>
      </w:r>
      <w:r w:rsidRPr="00A74E59">
        <w:rPr>
          <w:rFonts w:ascii="Arial" w:hAnsi="Arial" w:cs="Arial"/>
          <w:bCs/>
          <w:sz w:val="24"/>
          <w:szCs w:val="24"/>
        </w:rPr>
        <w:t xml:space="preserve"> zobowiązania wynikającego z gwarancji</w:t>
      </w:r>
      <w:r w:rsidR="001930BA" w:rsidRPr="00A74E59">
        <w:rPr>
          <w:rFonts w:ascii="Arial" w:hAnsi="Arial" w:cs="Arial"/>
          <w:bCs/>
          <w:sz w:val="24"/>
          <w:szCs w:val="24"/>
        </w:rPr>
        <w:t>;</w:t>
      </w:r>
    </w:p>
    <w:p w14:paraId="5BB9159C" w14:textId="77777777" w:rsidR="007F0618" w:rsidRPr="00A74E59" w:rsidRDefault="00CB3F58" w:rsidP="00A74E59">
      <w:pPr>
        <w:numPr>
          <w:ilvl w:val="0"/>
          <w:numId w:val="2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po wypłacie przez </w:t>
      </w:r>
      <w:r w:rsidR="00EA013F" w:rsidRPr="00A74E59">
        <w:rPr>
          <w:rFonts w:ascii="Arial" w:hAnsi="Arial" w:cs="Arial"/>
          <w:bCs/>
          <w:sz w:val="24"/>
          <w:szCs w:val="24"/>
        </w:rPr>
        <w:t>Gwaranta</w:t>
      </w:r>
      <w:r w:rsidRPr="00A74E59">
        <w:rPr>
          <w:rFonts w:ascii="Arial" w:hAnsi="Arial" w:cs="Arial"/>
          <w:bCs/>
          <w:sz w:val="24"/>
          <w:szCs w:val="24"/>
        </w:rPr>
        <w:t xml:space="preserve"> pełnej kwoty gwarancji.</w:t>
      </w:r>
    </w:p>
    <w:p w14:paraId="193B10D4" w14:textId="437E261B" w:rsidR="00C57D68" w:rsidRDefault="007F0618" w:rsidP="00974225">
      <w:pPr>
        <w:pStyle w:val="Akapitzlist"/>
        <w:numPr>
          <w:ilvl w:val="0"/>
          <w:numId w:val="20"/>
        </w:numPr>
      </w:pPr>
      <w:r w:rsidRPr="00974225">
        <w:rPr>
          <w:rFonts w:ascii="Arial" w:hAnsi="Arial" w:cs="Arial"/>
          <w:bCs/>
          <w:sz w:val="24"/>
          <w:szCs w:val="24"/>
        </w:rPr>
        <w:t>Wszelkie spory dotyczące gwarancji podlegają rozstrzygnięciu zgodnie z prawem Rzeczpospolitej Polskiej i podlegają kompetencji sądu właściwego dla siedziby Zamawiającego.</w:t>
      </w:r>
    </w:p>
    <w:p w14:paraId="0A014426" w14:textId="77777777" w:rsidR="00C57D68" w:rsidRDefault="00C57D68" w:rsidP="00974225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6DA022F2" w14:textId="77777777" w:rsidR="00C57D68" w:rsidRPr="00C57D68" w:rsidRDefault="00C57D68" w:rsidP="00974225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6DDD4408" w14:textId="77777777" w:rsidR="00EA013F" w:rsidRPr="00A74E59" w:rsidRDefault="00EA013F" w:rsidP="007F0618">
      <w:pPr>
        <w:jc w:val="both"/>
        <w:rPr>
          <w:rFonts w:ascii="Arial" w:hAnsi="Arial" w:cs="Arial"/>
          <w:bCs/>
          <w:sz w:val="24"/>
          <w:szCs w:val="24"/>
        </w:rPr>
      </w:pPr>
    </w:p>
    <w:p w14:paraId="5C87DB1E" w14:textId="77777777" w:rsidR="007F0618" w:rsidRPr="00A74E59" w:rsidRDefault="006C1B4A" w:rsidP="007F0618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Sporządzono w: Poznaniu, dnia ………………….</w:t>
      </w:r>
      <w:r w:rsidR="007F0618" w:rsidRPr="00A74E59">
        <w:rPr>
          <w:rFonts w:ascii="Arial" w:hAnsi="Arial" w:cs="Arial"/>
          <w:bCs/>
          <w:sz w:val="24"/>
          <w:szCs w:val="24"/>
        </w:rPr>
        <w:t>r.</w:t>
      </w:r>
    </w:p>
    <w:p w14:paraId="62EE039C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</w:p>
    <w:p w14:paraId="600D5F39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Nazwisko i imię : </w:t>
      </w:r>
      <w:r w:rsidR="00CB0E67" w:rsidRPr="00A74E59">
        <w:rPr>
          <w:rFonts w:ascii="Arial" w:hAnsi="Arial" w:cs="Arial"/>
          <w:bCs/>
          <w:sz w:val="24"/>
          <w:szCs w:val="24"/>
        </w:rPr>
        <w:t>……………………………………</w:t>
      </w:r>
    </w:p>
    <w:p w14:paraId="7C0AE897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</w:p>
    <w:p w14:paraId="4989F5B8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W imieniu </w:t>
      </w:r>
      <w:r w:rsidR="00CB0E67" w:rsidRPr="00A74E59">
        <w:rPr>
          <w:rFonts w:ascii="Arial" w:hAnsi="Arial" w:cs="Arial"/>
          <w:bCs/>
          <w:sz w:val="24"/>
          <w:szCs w:val="24"/>
        </w:rPr>
        <w:t>……………………………</w:t>
      </w:r>
    </w:p>
    <w:p w14:paraId="4CA48044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</w:p>
    <w:p w14:paraId="5DD9842C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</w:p>
    <w:p w14:paraId="7CB07328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</w:p>
    <w:p w14:paraId="183ECA4F" w14:textId="77777777" w:rsidR="007F0618" w:rsidRPr="00A74E59" w:rsidRDefault="007F0618" w:rsidP="007F0618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Podpis: ___________________</w:t>
      </w:r>
    </w:p>
    <w:p w14:paraId="3BE3E715" w14:textId="77777777" w:rsidR="007F0618" w:rsidRPr="00A74E59" w:rsidRDefault="007F0618" w:rsidP="007F0618">
      <w:pPr>
        <w:rPr>
          <w:rFonts w:ascii="Arial" w:hAnsi="Arial" w:cs="Arial"/>
          <w:bCs/>
          <w:sz w:val="24"/>
          <w:szCs w:val="24"/>
        </w:rPr>
      </w:pPr>
    </w:p>
    <w:p w14:paraId="3124D4D1" w14:textId="77777777" w:rsidR="007F0618" w:rsidRPr="00A74E59" w:rsidRDefault="007F0618" w:rsidP="007F0618">
      <w:pPr>
        <w:rPr>
          <w:rFonts w:ascii="Arial" w:hAnsi="Arial" w:cs="Arial"/>
          <w:bCs/>
          <w:sz w:val="24"/>
          <w:szCs w:val="24"/>
        </w:rPr>
      </w:pPr>
    </w:p>
    <w:p w14:paraId="693AE119" w14:textId="77777777" w:rsidR="007F0618" w:rsidRDefault="007F0618" w:rsidP="007F0618">
      <w:pPr>
        <w:rPr>
          <w:rFonts w:ascii="Arial" w:hAnsi="Arial" w:cs="Arial"/>
          <w:bCs/>
          <w:sz w:val="24"/>
          <w:szCs w:val="24"/>
        </w:rPr>
      </w:pPr>
    </w:p>
    <w:p w14:paraId="05D3C233" w14:textId="77777777" w:rsidR="00974225" w:rsidRDefault="00974225" w:rsidP="007F0618">
      <w:pPr>
        <w:rPr>
          <w:rFonts w:ascii="Arial" w:hAnsi="Arial" w:cs="Arial"/>
          <w:bCs/>
          <w:sz w:val="24"/>
          <w:szCs w:val="24"/>
        </w:rPr>
      </w:pPr>
    </w:p>
    <w:p w14:paraId="27CDC3FE" w14:textId="77777777" w:rsidR="00974225" w:rsidRDefault="00974225" w:rsidP="007F0618">
      <w:pPr>
        <w:rPr>
          <w:rFonts w:ascii="Arial" w:hAnsi="Arial" w:cs="Arial"/>
          <w:bCs/>
          <w:sz w:val="24"/>
          <w:szCs w:val="24"/>
        </w:rPr>
      </w:pPr>
    </w:p>
    <w:p w14:paraId="1BE4BA39" w14:textId="77777777" w:rsidR="00974225" w:rsidRPr="00A74E59" w:rsidRDefault="00974225" w:rsidP="007F0618">
      <w:pPr>
        <w:rPr>
          <w:rFonts w:ascii="Arial" w:hAnsi="Arial" w:cs="Arial"/>
          <w:bCs/>
          <w:sz w:val="24"/>
          <w:szCs w:val="24"/>
        </w:rPr>
      </w:pPr>
    </w:p>
    <w:p w14:paraId="12DA7E03" w14:textId="77777777" w:rsidR="007F0618" w:rsidRPr="00A74E59" w:rsidRDefault="007F0618" w:rsidP="007F0618">
      <w:pPr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(pieczęć Instytucji wystawiającej Gwarancję)</w:t>
      </w:r>
    </w:p>
    <w:p w14:paraId="6320EB37" w14:textId="77777777" w:rsidR="00CF1C46" w:rsidRPr="00A74E59" w:rsidRDefault="00CF1C46" w:rsidP="00A74E59">
      <w:pPr>
        <w:rPr>
          <w:rFonts w:ascii="Arial" w:hAnsi="Arial" w:cs="Arial"/>
          <w:b/>
          <w:sz w:val="24"/>
          <w:szCs w:val="24"/>
        </w:rPr>
      </w:pPr>
    </w:p>
    <w:sectPr w:rsidR="00CF1C46" w:rsidRPr="00A74E59">
      <w:footerReference w:type="default" r:id="rId7"/>
      <w:pgSz w:w="11906" w:h="16838"/>
      <w:pgMar w:top="1418" w:right="1418" w:bottom="1418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584AA" w14:textId="77777777" w:rsidR="003C218C" w:rsidRDefault="003C218C" w:rsidP="005E171B">
      <w:r>
        <w:separator/>
      </w:r>
    </w:p>
  </w:endnote>
  <w:endnote w:type="continuationSeparator" w:id="0">
    <w:p w14:paraId="62FE41C6" w14:textId="77777777" w:rsidR="003C218C" w:rsidRDefault="003C218C" w:rsidP="005E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3A3A5" w14:textId="77777777" w:rsidR="00C040E8" w:rsidRDefault="00C040E8">
    <w:pPr>
      <w:pStyle w:val="Stopka"/>
    </w:pPr>
  </w:p>
  <w:p w14:paraId="5FD9C695" w14:textId="77777777" w:rsidR="00C040E8" w:rsidRDefault="00C61B66" w:rsidP="00C040E8">
    <w:pPr>
      <w:pStyle w:val="Stopka"/>
    </w:pPr>
    <w:proofErr w:type="spellStart"/>
    <w:r>
      <w:t>IB_</w:t>
    </w:r>
    <w:r w:rsidR="00C040E8">
      <w:t>um_roboty</w:t>
    </w:r>
    <w:r>
      <w:t>_</w:t>
    </w:r>
    <w:r w:rsidR="00C040E8">
      <w:t>budowlane</w:t>
    </w:r>
    <w:proofErr w:type="spellEnd"/>
    <w:r w:rsidR="00C040E8">
      <w:t xml:space="preserve"> – wzór załączników </w:t>
    </w:r>
    <w:r w:rsidR="00A74E59">
      <w:t>1</w:t>
    </w:r>
    <w:r w:rsidR="00444D95">
      <w:t>0</w:t>
    </w:r>
    <w:r w:rsidR="00A74E59">
      <w:t>.1</w:t>
    </w:r>
    <w:r w:rsidR="00444D95">
      <w:t>1</w:t>
    </w:r>
    <w:r w:rsidR="00C040E8">
      <w:t>.202</w:t>
    </w:r>
    <w:r w:rsidR="00B36FC1">
      <w:t>1</w:t>
    </w:r>
    <w:r w:rsidR="00C040E8">
      <w:t xml:space="preserve">_kancelaria </w:t>
    </w:r>
  </w:p>
  <w:p w14:paraId="40A43392" w14:textId="77777777" w:rsidR="001930BA" w:rsidRDefault="005E171B" w:rsidP="00B6499B">
    <w:pPr>
      <w:pStyle w:val="Stopka"/>
      <w:tabs>
        <w:tab w:val="clear" w:pos="4536"/>
        <w:tab w:val="clear" w:pos="9072"/>
        <w:tab w:val="left" w:pos="1830"/>
      </w:tabs>
    </w:pPr>
    <w:r>
      <w:t>AQ-DR-17/</w:t>
    </w:r>
    <w:r w:rsidR="00444D95">
      <w:t>7</w:t>
    </w:r>
    <w:r w:rsidR="00B6499B">
      <w:tab/>
    </w:r>
  </w:p>
  <w:p w14:paraId="765B4206" w14:textId="77777777" w:rsidR="005E171B" w:rsidRDefault="001930BA" w:rsidP="00B6499B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9778A">
      <w:rPr>
        <w:b/>
        <w:bCs/>
        <w:noProof/>
      </w:rPr>
      <w:t>3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9778A"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1945E" w14:textId="77777777" w:rsidR="003C218C" w:rsidRDefault="003C218C" w:rsidP="005E171B">
      <w:r>
        <w:separator/>
      </w:r>
    </w:p>
  </w:footnote>
  <w:footnote w:type="continuationSeparator" w:id="0">
    <w:p w14:paraId="7C3C01B1" w14:textId="77777777" w:rsidR="003C218C" w:rsidRDefault="003C218C" w:rsidP="005E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1D"/>
    <w:multiLevelType w:val="singleLevel"/>
    <w:tmpl w:val="0000001D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20"/>
    <w:multiLevelType w:val="singleLevel"/>
    <w:tmpl w:val="00000020"/>
    <w:name w:val="WW8Num50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/>
      </w:rPr>
    </w:lvl>
  </w:abstractNum>
  <w:abstractNum w:abstractNumId="3" w15:restartNumberingAfterBreak="0">
    <w:nsid w:val="00000023"/>
    <w:multiLevelType w:val="multilevel"/>
    <w:tmpl w:val="82101E1A"/>
    <w:name w:val="WW8Num53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</w:rPr>
    </w:lvl>
  </w:abstractNum>
  <w:abstractNum w:abstractNumId="4" w15:restartNumberingAfterBreak="0">
    <w:nsid w:val="0000002C"/>
    <w:multiLevelType w:val="singleLevel"/>
    <w:tmpl w:val="0000002C"/>
    <w:name w:val="WW8Num6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8E1F90"/>
    <w:multiLevelType w:val="hybridMultilevel"/>
    <w:tmpl w:val="AEA0A5B8"/>
    <w:lvl w:ilvl="0" w:tplc="EB42E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2CC7877"/>
    <w:multiLevelType w:val="singleLevel"/>
    <w:tmpl w:val="85EA067A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062D23DE"/>
    <w:multiLevelType w:val="hybridMultilevel"/>
    <w:tmpl w:val="A0962244"/>
    <w:lvl w:ilvl="0" w:tplc="CC0A22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20E01"/>
    <w:multiLevelType w:val="singleLevel"/>
    <w:tmpl w:val="DC380134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5"/>
      </w:rPr>
    </w:lvl>
  </w:abstractNum>
  <w:abstractNum w:abstractNumId="9" w15:restartNumberingAfterBreak="0">
    <w:nsid w:val="286D075A"/>
    <w:multiLevelType w:val="hybridMultilevel"/>
    <w:tmpl w:val="F8D49190"/>
    <w:lvl w:ilvl="0" w:tplc="B75A73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B4391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94582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74514E7"/>
    <w:multiLevelType w:val="singleLevel"/>
    <w:tmpl w:val="3D1A8E8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3A98245C"/>
    <w:multiLevelType w:val="singleLevel"/>
    <w:tmpl w:val="51A8101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3E4E6603"/>
    <w:multiLevelType w:val="singleLevel"/>
    <w:tmpl w:val="85EA067A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375278F"/>
    <w:multiLevelType w:val="singleLevel"/>
    <w:tmpl w:val="879C11C2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3F6A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17F4C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FE4794D"/>
    <w:multiLevelType w:val="singleLevel"/>
    <w:tmpl w:val="85EA067A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6ED4CD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C478EB"/>
    <w:multiLevelType w:val="hybridMultilevel"/>
    <w:tmpl w:val="35B0F7A8"/>
    <w:lvl w:ilvl="0" w:tplc="2D7410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AD5655"/>
    <w:multiLevelType w:val="singleLevel"/>
    <w:tmpl w:val="8EEA15A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 w15:restartNumberingAfterBreak="0">
    <w:nsid w:val="774F6582"/>
    <w:multiLevelType w:val="singleLevel"/>
    <w:tmpl w:val="08089778"/>
    <w:lvl w:ilvl="0">
      <w:start w:val="1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1"/>
  </w:num>
  <w:num w:numId="2">
    <w:abstractNumId w:val="19"/>
  </w:num>
  <w:num w:numId="3">
    <w:abstractNumId w:val="17"/>
  </w:num>
  <w:num w:numId="4">
    <w:abstractNumId w:val="16"/>
  </w:num>
  <w:num w:numId="5">
    <w:abstractNumId w:val="13"/>
  </w:num>
  <w:num w:numId="6">
    <w:abstractNumId w:val="10"/>
  </w:num>
  <w:num w:numId="7">
    <w:abstractNumId w:val="12"/>
  </w:num>
  <w:num w:numId="8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6"/>
  </w:num>
  <w:num w:numId="10">
    <w:abstractNumId w:val="21"/>
  </w:num>
  <w:num w:numId="11">
    <w:abstractNumId w:val="2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2">
    <w:abstractNumId w:val="18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8" w:hanging="283"/>
        </w:pPr>
        <w:rPr>
          <w:rFonts w:ascii="Symbol" w:hAnsi="Symbol" w:hint="default"/>
        </w:rPr>
      </w:lvl>
    </w:lvlOverride>
  </w:num>
  <w:num w:numId="14">
    <w:abstractNumId w:val="15"/>
  </w:num>
  <w:num w:numId="15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6">
    <w:abstractNumId w:val="14"/>
  </w:num>
  <w:num w:numId="17">
    <w:abstractNumId w:val="22"/>
  </w:num>
  <w:num w:numId="18">
    <w:abstractNumId w:val="2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9">
    <w:abstractNumId w:val="8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5"/>
        </w:rPr>
      </w:lvl>
    </w:lvlOverride>
  </w:num>
  <w:num w:numId="20">
    <w:abstractNumId w:val="7"/>
  </w:num>
  <w:num w:numId="21">
    <w:abstractNumId w:val="20"/>
  </w:num>
  <w:num w:numId="22">
    <w:abstractNumId w:val="9"/>
  </w:num>
  <w:num w:numId="23">
    <w:abstractNumId w:val="5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C46"/>
    <w:rsid w:val="00043720"/>
    <w:rsid w:val="00096474"/>
    <w:rsid w:val="000B0F33"/>
    <w:rsid w:val="000C08FB"/>
    <w:rsid w:val="000F076E"/>
    <w:rsid w:val="00162F86"/>
    <w:rsid w:val="001930BA"/>
    <w:rsid w:val="001A600E"/>
    <w:rsid w:val="001D0A28"/>
    <w:rsid w:val="002B616F"/>
    <w:rsid w:val="002C370E"/>
    <w:rsid w:val="002C629C"/>
    <w:rsid w:val="00307158"/>
    <w:rsid w:val="00343540"/>
    <w:rsid w:val="003708DD"/>
    <w:rsid w:val="003C218C"/>
    <w:rsid w:val="003D3188"/>
    <w:rsid w:val="003E4C81"/>
    <w:rsid w:val="003F2CDD"/>
    <w:rsid w:val="00413D2F"/>
    <w:rsid w:val="0042741F"/>
    <w:rsid w:val="00444D95"/>
    <w:rsid w:val="004544E9"/>
    <w:rsid w:val="00457BB9"/>
    <w:rsid w:val="00494ED1"/>
    <w:rsid w:val="0049778A"/>
    <w:rsid w:val="004B5A5D"/>
    <w:rsid w:val="004D2DCA"/>
    <w:rsid w:val="004F3720"/>
    <w:rsid w:val="004F5E7E"/>
    <w:rsid w:val="004F6AE8"/>
    <w:rsid w:val="00503407"/>
    <w:rsid w:val="00505943"/>
    <w:rsid w:val="0051373C"/>
    <w:rsid w:val="00566817"/>
    <w:rsid w:val="005869A4"/>
    <w:rsid w:val="00590EAC"/>
    <w:rsid w:val="005C2365"/>
    <w:rsid w:val="005E171B"/>
    <w:rsid w:val="005F33FA"/>
    <w:rsid w:val="006730A1"/>
    <w:rsid w:val="006913C8"/>
    <w:rsid w:val="006C1B4A"/>
    <w:rsid w:val="006D50DA"/>
    <w:rsid w:val="0072507D"/>
    <w:rsid w:val="007E3B86"/>
    <w:rsid w:val="007F0618"/>
    <w:rsid w:val="0085200C"/>
    <w:rsid w:val="00877C7B"/>
    <w:rsid w:val="00894CAC"/>
    <w:rsid w:val="008A532B"/>
    <w:rsid w:val="008A5349"/>
    <w:rsid w:val="009326A7"/>
    <w:rsid w:val="0096626E"/>
    <w:rsid w:val="00974225"/>
    <w:rsid w:val="00977E28"/>
    <w:rsid w:val="00A3224F"/>
    <w:rsid w:val="00A74E59"/>
    <w:rsid w:val="00AA0F60"/>
    <w:rsid w:val="00AA1590"/>
    <w:rsid w:val="00B160A9"/>
    <w:rsid w:val="00B27CE1"/>
    <w:rsid w:val="00B36FC1"/>
    <w:rsid w:val="00B6499B"/>
    <w:rsid w:val="00B9311B"/>
    <w:rsid w:val="00B955C3"/>
    <w:rsid w:val="00BC4E6A"/>
    <w:rsid w:val="00BF268D"/>
    <w:rsid w:val="00C040E8"/>
    <w:rsid w:val="00C36AF3"/>
    <w:rsid w:val="00C42B74"/>
    <w:rsid w:val="00C57D68"/>
    <w:rsid w:val="00C61B66"/>
    <w:rsid w:val="00CB0E67"/>
    <w:rsid w:val="00CB295B"/>
    <w:rsid w:val="00CB3F58"/>
    <w:rsid w:val="00CF1C46"/>
    <w:rsid w:val="00E22675"/>
    <w:rsid w:val="00E56C65"/>
    <w:rsid w:val="00E976AF"/>
    <w:rsid w:val="00EA013F"/>
    <w:rsid w:val="00F11CC9"/>
    <w:rsid w:val="00F35A4E"/>
    <w:rsid w:val="00F700E5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384D20"/>
  <w15:chartTrackingRefBased/>
  <w15:docId w15:val="{48877249-5DA9-4DA8-8E0D-852CD39D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rFonts w:ascii="Univers" w:hAnsi="Univers"/>
      <w:i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2"/>
      </w:numPr>
      <w:ind w:left="283" w:hanging="283"/>
      <w:jc w:val="both"/>
      <w:outlineLvl w:val="1"/>
    </w:pPr>
    <w:rPr>
      <w:rFonts w:ascii="Univers" w:hAnsi="Univers"/>
      <w:i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rFonts w:ascii="Univers" w:hAnsi="Univers"/>
      <w:i/>
      <w:sz w:val="24"/>
    </w:rPr>
  </w:style>
  <w:style w:type="paragraph" w:styleId="Tekstpodstawowy2">
    <w:name w:val="Body Text 2"/>
    <w:basedOn w:val="Normalny"/>
    <w:pPr>
      <w:jc w:val="both"/>
    </w:pPr>
    <w:rPr>
      <w:rFonts w:ascii="Univers" w:hAnsi="Univers"/>
      <w:i/>
    </w:rPr>
  </w:style>
  <w:style w:type="paragraph" w:styleId="Tekstdymka">
    <w:name w:val="Balloon Text"/>
    <w:basedOn w:val="Normalny"/>
    <w:semiHidden/>
    <w:rsid w:val="00C36AF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5E17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71B"/>
  </w:style>
  <w:style w:type="paragraph" w:styleId="Stopka">
    <w:name w:val="footer"/>
    <w:basedOn w:val="Normalny"/>
    <w:link w:val="StopkaZnak"/>
    <w:rsid w:val="005E17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171B"/>
  </w:style>
  <w:style w:type="character" w:styleId="Odwoaniedokomentarza">
    <w:name w:val="annotation reference"/>
    <w:rsid w:val="00F11CC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CC9"/>
  </w:style>
  <w:style w:type="character" w:customStyle="1" w:styleId="TekstkomentarzaZnak">
    <w:name w:val="Tekst komentarza Znak"/>
    <w:basedOn w:val="Domylnaczcionkaakapitu"/>
    <w:link w:val="Tekstkomentarza"/>
    <w:rsid w:val="00F11CC9"/>
  </w:style>
  <w:style w:type="paragraph" w:styleId="Tematkomentarza">
    <w:name w:val="annotation subject"/>
    <w:basedOn w:val="Tekstkomentarza"/>
    <w:next w:val="Tekstkomentarza"/>
    <w:link w:val="TematkomentarzaZnak"/>
    <w:rsid w:val="00F11CC9"/>
    <w:rPr>
      <w:b/>
      <w:bCs/>
    </w:rPr>
  </w:style>
  <w:style w:type="character" w:customStyle="1" w:styleId="TematkomentarzaZnak">
    <w:name w:val="Temat komentarza Znak"/>
    <w:link w:val="Tematkomentarza"/>
    <w:rsid w:val="00F11CC9"/>
    <w:rPr>
      <w:b/>
      <w:bCs/>
    </w:rPr>
  </w:style>
  <w:style w:type="paragraph" w:styleId="Akapitzlist">
    <w:name w:val="List Paragraph"/>
    <w:basedOn w:val="Normalny"/>
    <w:uiPriority w:val="34"/>
    <w:qFormat/>
    <w:rsid w:val="005F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WS\WzorceEHN\Nowe_20021008\Gwarancja%20wadium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Gwarancja wadium </Template>
  <TotalTime>1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Lista wpływających wniosków o gwarancje handlowe do rozpatrzenia:</vt:lpstr>
      <vt:lpstr>Lista wpływających wniosków o gwarancje handlowe do rozpatrzenia:</vt:lpstr>
    </vt:vector>
  </TitlesOfParts>
  <Company>Hestia Insurance S. A.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wpływających wniosków o gwarancje handlowe do rozpatrzenia:</dc:title>
  <dc:subject/>
  <dc:creator>Ewa Sajkowska</dc:creator>
  <cp:keywords/>
  <cp:lastModifiedBy>Agata Wojdecka</cp:lastModifiedBy>
  <cp:revision>4</cp:revision>
  <cp:lastPrinted>2008-10-17T14:22:00Z</cp:lastPrinted>
  <dcterms:created xsi:type="dcterms:W3CDTF">2022-04-14T08:00:00Z</dcterms:created>
  <dcterms:modified xsi:type="dcterms:W3CDTF">2022-07-07T11:45:00Z</dcterms:modified>
</cp:coreProperties>
</file>